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DDA" w:rsidRDefault="00254DDA" w:rsidP="00254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FORMAN</w:t>
      </w:r>
      <w:r>
        <w:rPr>
          <w:rFonts w:ascii="Times New Roman" w:hAnsi="Arial Unicode MS"/>
        </w:rPr>
        <w:t xml:space="preserve">    (d.1466)</w:t>
      </w:r>
    </w:p>
    <w:p w:rsidR="00254DDA" w:rsidRDefault="00254DDA" w:rsidP="00254DD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 Walker.</w:t>
      </w:r>
    </w:p>
    <w:p w:rsidR="00254DDA" w:rsidRDefault="00254DDA" w:rsidP="00254DDA">
      <w:pPr>
        <w:pStyle w:val="Body1"/>
        <w:rPr>
          <w:rFonts w:ascii="Times New Roman" w:hAnsi="Times New Roman"/>
        </w:rPr>
      </w:pPr>
    </w:p>
    <w:p w:rsidR="00254DDA" w:rsidRDefault="00254DDA" w:rsidP="00254DDA">
      <w:pPr>
        <w:pStyle w:val="Body1"/>
        <w:rPr>
          <w:rFonts w:ascii="Times New Roman" w:hAnsi="Times New Roman"/>
        </w:rPr>
      </w:pPr>
    </w:p>
    <w:p w:rsidR="00254DDA" w:rsidRDefault="00254DDA" w:rsidP="00254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8 Sep.1466    He made his Will.  (W.Y.R. p.64)</w:t>
      </w:r>
    </w:p>
    <w:p w:rsidR="00254DDA" w:rsidRDefault="00254DDA" w:rsidP="00254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3 Oct.            Probate of his Will.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254DDA" w:rsidRDefault="00254DDA" w:rsidP="00254DDA">
      <w:pPr>
        <w:pStyle w:val="Body1"/>
        <w:rPr>
          <w:rFonts w:ascii="Times New Roman" w:hAnsi="Times New Roman"/>
        </w:rPr>
      </w:pPr>
    </w:p>
    <w:p w:rsidR="00254DDA" w:rsidRDefault="00254DDA" w:rsidP="00254DDA">
      <w:pPr>
        <w:pStyle w:val="Body1"/>
        <w:rPr>
          <w:rFonts w:ascii="Times New Roman" w:hAnsi="Times New Roman"/>
        </w:rPr>
      </w:pPr>
    </w:p>
    <w:p w:rsidR="00254DDA" w:rsidRDefault="00254DDA" w:rsidP="00254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26 February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DDA" w:rsidRDefault="00254DDA" w:rsidP="00920DE3">
      <w:pPr>
        <w:spacing w:after="0" w:line="240" w:lineRule="auto"/>
      </w:pPr>
      <w:r>
        <w:separator/>
      </w:r>
    </w:p>
  </w:endnote>
  <w:endnote w:type="continuationSeparator" w:id="0">
    <w:p w:rsidR="00254DDA" w:rsidRDefault="00254D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DDA" w:rsidRDefault="00254DDA" w:rsidP="00920DE3">
      <w:pPr>
        <w:spacing w:after="0" w:line="240" w:lineRule="auto"/>
      </w:pPr>
      <w:r>
        <w:separator/>
      </w:r>
    </w:p>
  </w:footnote>
  <w:footnote w:type="continuationSeparator" w:id="0">
    <w:p w:rsidR="00254DDA" w:rsidRDefault="00254D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DDA"/>
    <w:rsid w:val="00120749"/>
    <w:rsid w:val="00254D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54DD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54DD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2015-09-23T16:10:00Z</dcterms:created>
  <dcterms:modified xsi:type="dcterms:W3CDTF">2015-09-23T16:10:00Z</dcterms:modified>
</cp:coreProperties>
</file>